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7A1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864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8642"/>
        <w:gridCol w:w="714"/>
      </w:tblGrid>
      <w:tr w:rsidR="00251C5C" w:rsidTr="009C31E5">
        <w:trPr>
          <w:trHeight w:val="677"/>
        </w:trPr>
        <w:tc>
          <w:tcPr>
            <w:tcW w:w="9864" w:type="dxa"/>
            <w:gridSpan w:val="3"/>
            <w:shd w:val="clear" w:color="auto" w:fill="auto"/>
            <w:noWrap/>
            <w:vAlign w:val="bottom"/>
          </w:tcPr>
          <w:p w:rsidR="00251C5C" w:rsidRPr="008917BE" w:rsidRDefault="00251C5C" w:rsidP="009C31E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S.270.1.11.2024                                                                                                        Załącznik nr 2</w:t>
            </w:r>
          </w:p>
          <w:p w:rsidR="00251C5C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10A57">
              <w:rPr>
                <w:rFonts w:ascii="Arial" w:hAnsi="Arial" w:cs="Arial"/>
                <w:b/>
                <w:bCs/>
                <w:i/>
              </w:rPr>
              <w:t>Zakres p</w:t>
            </w:r>
            <w:r>
              <w:rPr>
                <w:rFonts w:ascii="Arial" w:hAnsi="Arial" w:cs="Arial"/>
                <w:b/>
                <w:bCs/>
                <w:i/>
              </w:rPr>
              <w:t>rzedmiotu zamówienia na rok 2025</w:t>
            </w:r>
          </w:p>
          <w:p w:rsidR="00251C5C" w:rsidRPr="007F7294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   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864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Część nr 1 Wyszczególnienie </w:t>
            </w:r>
            <w:proofErr w:type="spellStart"/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sortów</w:t>
            </w:r>
            <w:proofErr w:type="spellEnd"/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mundurowych leśnika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864" w:type="dxa"/>
            <w:gridSpan w:val="3"/>
            <w:vMerge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C4BC96" w:themeFill="background2" w:themeFillShade="BF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642" w:type="dxa"/>
            <w:shd w:val="clear" w:color="auto" w:fill="C4BC96" w:themeFill="background2" w:themeFillShade="BF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714" w:type="dxa"/>
            <w:shd w:val="clear" w:color="auto" w:fill="C4BC96" w:themeFill="background2" w:themeFillShade="BF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ilości w szt.</w:t>
            </w:r>
          </w:p>
        </w:tc>
      </w:tr>
      <w:tr w:rsidR="00251C5C" w:rsidRPr="008917BE" w:rsidTr="009C31E5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000000" w:fill="A9D08E"/>
            <w:vAlign w:val="bottom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642" w:type="dxa"/>
            <w:shd w:val="clear" w:color="000000" w:fill="A9D08E"/>
            <w:vAlign w:val="bottom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Mundur wyjściowy leśnika</w:t>
            </w:r>
          </w:p>
        </w:tc>
        <w:tc>
          <w:tcPr>
            <w:tcW w:w="714" w:type="dxa"/>
            <w:shd w:val="clear" w:color="000000" w:fill="A9D08E"/>
            <w:vAlign w:val="bottom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Marynarka męska i damska w kolorze oliwkowo 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Spodnie damskie i męskie w kolorze oliwkowo 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Spódnica w kolorze oliwkowo 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Płaszcz z podpinka damski i męski w kolorze ciemnooliwkowym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Koszula damska i męska z długim rękawem w kolorze białym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Koszula damska i męska z krótkim rękawem w kolorze białym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Czapka typu maciejówka w kolorze oliwkowozielonym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B2DF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Kapelusz w kolorze ciemno 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Pasek wąski skórzany do spodni lub spódnicy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B2DF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Krawat w kolorze ciemnozielonym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Rękawice skórzane damskie lub męskie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Szalik w kolorze ciemnooliwkowym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Skarpety do munduru wyjściowego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Czółenka damskie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Półbuty męskie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Kozaki zimowe damskie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Trzewiki zimowe męskie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B2DF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9C31E5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000000" w:fill="A9D08E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8642" w:type="dxa"/>
            <w:shd w:val="clear" w:color="000000" w:fill="A9D08E"/>
            <w:noWrap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Mundur codzienny leśnika</w:t>
            </w:r>
          </w:p>
        </w:tc>
        <w:tc>
          <w:tcPr>
            <w:tcW w:w="714" w:type="dxa"/>
            <w:shd w:val="clear" w:color="000000" w:fill="A9D08E"/>
            <w:noWrap/>
            <w:vAlign w:val="bottom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Koszula damska i męska z długim rękawem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Koszula damska i męska z krótkim rękawem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Spodnie damskie i męskie z kieszenią w kolorze ciemnooliwkowym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Kamizelka letnia męska i damska w kolorze ciemnooliwkowym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Bluza damska i męska typu polar z membraną w kolorze ciemnozielonym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6C388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Kurtka damska i męska z membraną w kolorze ciemnozielonym i podpinką typu polar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Czapka przejściowa, ocieplana z membraną w kolorze ciemnozielonym z wizerunkiem godła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Sweter damski i męski w kolorze ciemnozielonym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Pasek szeroki skórzany do spodni lub spódnicy w kolorze brązowym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000000" w:fill="FFFFFF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Skarpety przejściowe termo aktywne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6C388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Skarpety zimowe termo aktywne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Półbuty codzienne damskie i męskie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Trzewiki ocieplane z membraną w kolorze oliwkowym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B2DF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9C31E5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000000" w:fill="A9D08E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8642" w:type="dxa"/>
            <w:shd w:val="clear" w:color="000000" w:fill="A9D08E"/>
            <w:vAlign w:val="bottom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Oznaki służbowe </w:t>
            </w:r>
          </w:p>
        </w:tc>
        <w:tc>
          <w:tcPr>
            <w:tcW w:w="714" w:type="dxa"/>
            <w:shd w:val="clear" w:color="000000" w:fill="A9D08E"/>
            <w:noWrap/>
            <w:vAlign w:val="bottom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31.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Oznaki noszone na klapach marynarki do munduru wyjściowego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B2DF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Oznaki noszone nad lewą kieszenią koszuli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Naszywka „Lasy Państwowe”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Naszywka „Straż Leśna”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Godło leśników do czapki do munduru wyjściowego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6C3882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8642" w:type="dxa"/>
            <w:shd w:val="clear" w:color="auto" w:fill="auto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Gałązka modrzewiowa do kapelusza do munduru wyjściowego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251C5C" w:rsidRPr="008917BE" w:rsidRDefault="003B2DFB" w:rsidP="009C31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251C5C" w:rsidRPr="008917BE" w:rsidTr="009C31E5">
        <w:tblPrEx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9864" w:type="dxa"/>
            <w:gridSpan w:val="3"/>
            <w:shd w:val="clear" w:color="000000" w:fill="A9D08E"/>
            <w:noWrap/>
            <w:vAlign w:val="bottom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864" w:type="dxa"/>
            <w:gridSpan w:val="3"/>
            <w:vMerge w:val="restart"/>
            <w:shd w:val="clear" w:color="auto" w:fill="C4BC96" w:themeFill="background2" w:themeFillShade="BF"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Część nr 2 Wyszczególnienie środków ochrony indywidualnej, obuwia i odzieży roboczej BHP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864" w:type="dxa"/>
            <w:gridSpan w:val="3"/>
            <w:vMerge/>
            <w:shd w:val="clear" w:color="auto" w:fill="C4BC96" w:themeFill="background2" w:themeFillShade="BF"/>
            <w:vAlign w:val="center"/>
            <w:hideMark/>
          </w:tcPr>
          <w:p w:rsidR="00251C5C" w:rsidRPr="008917BE" w:rsidRDefault="00251C5C" w:rsidP="009C31E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C4BC96" w:themeFill="background2" w:themeFillShade="BF"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642" w:type="dxa"/>
            <w:shd w:val="clear" w:color="auto" w:fill="C4BC96" w:themeFill="background2" w:themeFillShade="BF"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14" w:type="dxa"/>
            <w:shd w:val="clear" w:color="auto" w:fill="C4BC96" w:themeFill="background2" w:themeFillShade="BF"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251C5C" w:rsidRPr="008917BE" w:rsidTr="00251C5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FFFFFF" w:themeFill="background1"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I.</w:t>
            </w:r>
          </w:p>
        </w:tc>
        <w:tc>
          <w:tcPr>
            <w:tcW w:w="8642" w:type="dxa"/>
            <w:shd w:val="clear" w:color="auto" w:fill="FFFFFF" w:themeFill="background1"/>
            <w:vAlign w:val="center"/>
            <w:hideMark/>
          </w:tcPr>
          <w:p w:rsidR="00251C5C" w:rsidRPr="008917BE" w:rsidRDefault="006C3882" w:rsidP="009C31E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Pracownicy Służby Leśnej </w:t>
            </w:r>
          </w:p>
        </w:tc>
        <w:tc>
          <w:tcPr>
            <w:tcW w:w="714" w:type="dxa"/>
            <w:shd w:val="clear" w:color="auto" w:fill="FFFFFF" w:themeFill="background1"/>
            <w:vAlign w:val="center"/>
            <w:hideMark/>
          </w:tcPr>
          <w:p w:rsidR="00251C5C" w:rsidRPr="008917BE" w:rsidRDefault="00251C5C" w:rsidP="009C31E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17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Ubranie letnie (w tym 2 pary spodni)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Ubranie ocieplane, tkanina z membraną oddychającą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Ubranie całoroczne, tkanina z membraną oddychającą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Kurtka i spodnie przeciwdeszczowe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Kurtka przeciwdeszczowa w kolorze ostrzegawczym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Koszula robocza, długi rękaw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Koszula krótki rękaw/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t-shirt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krótki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długi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Kalesony męskie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/ leginsy damskie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Buty terenowe, wodochronne, z membraną oddychającą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Buty (gumowe) wodoodporne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Buty (gumowe) wodoodporne i ciepłochronne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letnie,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zimowe,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Czapka letnia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Czapka ocieplana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Hełm ochronny kolor biały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Czepek pod hełm ochronny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Kamizelka ostrzegawcza z napisem Służba Leśna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Okulary przeciwsłoneczne /polaryzacyjne/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Okulary ochronne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Rękawice robocze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6C3882" w:rsidRPr="008917BE" w:rsidTr="001227E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Torba leśnika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C3882" w:rsidRPr="008917BE" w:rsidTr="009C31E5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000000" w:fill="A9D08E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II.</w:t>
            </w:r>
          </w:p>
        </w:tc>
        <w:tc>
          <w:tcPr>
            <w:tcW w:w="8642" w:type="dxa"/>
            <w:shd w:val="clear" w:color="000000" w:fill="A9D08E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Robotnicy </w:t>
            </w:r>
          </w:p>
        </w:tc>
        <w:tc>
          <w:tcPr>
            <w:tcW w:w="714" w:type="dxa"/>
            <w:shd w:val="clear" w:color="000000" w:fill="A9D08E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Hlk185423989"/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Ubranie przeciwdeszczowe w kolorze ostrzegawczym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Koszula robocza, długi rękaw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Koszula krótki rękaw/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t-shirt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krótki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długi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Kalesony męskie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/ leginsy damskie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Buty (gumowe) wodoodporne, podnosek ochronny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Buty (gumowe) wodoodporne i ciepłochronne, podnosek ochronny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Buty </w:t>
            </w:r>
            <w:r w:rsidR="00B74A61">
              <w:rPr>
                <w:rFonts w:ascii="Arial" w:hAnsi="Arial" w:cs="Arial"/>
                <w:color w:val="000000"/>
                <w:sz w:val="20"/>
                <w:szCs w:val="20"/>
              </w:rPr>
              <w:t>ochronne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podnosek ochronny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letnie,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 pary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zimowe,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 pary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Czapka letnia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Czapka ocieplana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Fartuch ochronny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Ubranie letnie w kolorze ostrzegawczym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C3882" w:rsidRPr="008917BE" w:rsidTr="003D206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Kamizelka ocieplająca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82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bookmarkEnd w:id="1"/>
      <w:tr w:rsidR="006C3882" w:rsidRPr="008917BE" w:rsidTr="006C3882">
        <w:tblPrEx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508" w:type="dxa"/>
            <w:shd w:val="clear" w:color="000000" w:fill="A9D08E"/>
            <w:noWrap/>
            <w:vAlign w:val="bottom"/>
            <w:hideMark/>
          </w:tcPr>
          <w:p w:rsidR="006C3882" w:rsidRPr="008917BE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42" w:type="dxa"/>
            <w:shd w:val="clear" w:color="000000" w:fill="A9D08E"/>
            <w:vAlign w:val="bottom"/>
          </w:tcPr>
          <w:p w:rsidR="006C3882" w:rsidRPr="008917BE" w:rsidRDefault="006C3882" w:rsidP="006C38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882">
              <w:rPr>
                <w:rFonts w:ascii="Arial" w:hAnsi="Arial" w:cs="Arial"/>
                <w:color w:val="000000"/>
                <w:sz w:val="20"/>
                <w:szCs w:val="20"/>
              </w:rPr>
              <w:t>Pracownicy służby leśnej</w:t>
            </w:r>
          </w:p>
        </w:tc>
        <w:tc>
          <w:tcPr>
            <w:tcW w:w="714" w:type="dxa"/>
            <w:shd w:val="clear" w:color="000000" w:fill="A9D08E"/>
            <w:vAlign w:val="bottom"/>
          </w:tcPr>
          <w:p w:rsidR="006C3882" w:rsidRPr="008917BE" w:rsidRDefault="006C3882" w:rsidP="006C38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Ubranie letnie ( w tym 2 pary spodni, kamizelka letnia, szalik - chusta wielofunkcyjna - komin, czapka letnia z daszkiem)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Koszula robocza, długi rękaw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Koszula robocza, krótki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krótki rękaw/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t-shirt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krótki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długi rękaw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Kalesony męskie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Buty terenowe, wodochronne, z membraną oddychającą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letnie,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zimowe,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termoaktywne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Czapka letnia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74A61" w:rsidTr="00E33BB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Ubranie letnie ( w tym 2 pary spodni, kamizelka letnia, szalik - chusta wielofunkcyjna - komin, czapka letnia z daszkiem)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74A61" w:rsidTr="004173E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08" w:type="dxa"/>
            <w:shd w:val="clear" w:color="auto" w:fill="auto"/>
            <w:noWrap/>
            <w:vAlign w:val="bottom"/>
            <w:hideMark/>
          </w:tcPr>
          <w:p w:rsidR="00B74A61" w:rsidRPr="008917BE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17BE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Koszula robocza, długi rękaw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61" w:rsidRDefault="00B74A61" w:rsidP="00B74A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:rsidR="00251C5C" w:rsidRDefault="00251C5C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8607A1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8607A1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8607A1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8607A1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C1295E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8607A1" w:rsidRDefault="008A50FA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8607A1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0FA" w:rsidRDefault="008A50FA">
      <w:r>
        <w:separator/>
      </w:r>
    </w:p>
  </w:endnote>
  <w:endnote w:type="continuationSeparator" w:id="0">
    <w:p w:rsidR="008A50FA" w:rsidRDefault="008A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BA6A2D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BA6A2D" w:rsidP="00363401"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8A50FA" w:rsidP="00363401"/>
  <w:p w:rsidR="00363401" w:rsidRDefault="00BA6A2D" w:rsidP="007C4B8F">
    <w:pPr>
      <w:tabs>
        <w:tab w:val="left" w:pos="1605"/>
      </w:tabs>
    </w:pPr>
    <w:r>
      <w:tab/>
    </w:r>
  </w:p>
  <w:p w:rsidR="00363401" w:rsidRDefault="008A50FA" w:rsidP="00363401"/>
  <w:p w:rsidR="00363401" w:rsidRDefault="008A50FA" w:rsidP="00363401"/>
  <w:p w:rsidR="00363401" w:rsidRPr="00807343" w:rsidRDefault="00BA6A2D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BA6A2D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BA6A2D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BA6A2D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BA6A2D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>, e-mail: lezajsk@krosno.lasy.gov.pl</w:t>
    </w:r>
  </w:p>
  <w:p w:rsidR="00363401" w:rsidRPr="00E8243E" w:rsidRDefault="008A50FA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8A50FA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0FA" w:rsidRDefault="008A50FA">
      <w:r>
        <w:separator/>
      </w:r>
    </w:p>
  </w:footnote>
  <w:footnote w:type="continuationSeparator" w:id="0">
    <w:p w:rsidR="008A50FA" w:rsidRDefault="008A5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BA6A2D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BA6A2D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8A50FA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BA6A2D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8A50FA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BA6A2D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FB537C" w:rsidRPr="00A13073" w:rsidRDefault="00BA6A2D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795020</wp:posOffset>
              </wp:positionV>
              <wp:extent cx="5828030" cy="0"/>
              <wp:effectExtent l="0" t="0" r="0" b="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2050" type="#_x0000_t32" style="height:0;margin-left:0;margin-top:62.6pt;mso-height-percent:0;mso-height-relative:page;mso-position-horizontal:left;mso-position-horizontal-relative:margin;mso-position-vertical-relative:page;mso-width-percent:0;mso-width-relative:page;mso-wrap-distance-bottom:0;mso-wrap-distance-left:9pt;mso-wrap-distance-right:9pt;mso-wrap-distance-top:0;mso-wrap-style:square;position:absolute;visibility:visible;width:458.9pt;z-index:251659264" strokecolor="#005023">
              <v:stroke r:id="rId3" o:title="" color2="#005023" filltype="pattern"/>
              <w10:wrap anchorx="margin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A69EF"/>
    <w:multiLevelType w:val="hybridMultilevel"/>
    <w:tmpl w:val="89D8882E"/>
    <w:lvl w:ilvl="0" w:tplc="3434302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5A96C016" w:tentative="1">
      <w:start w:val="1"/>
      <w:numFmt w:val="lowerLetter"/>
      <w:lvlText w:val="%2."/>
      <w:lvlJc w:val="left"/>
      <w:pPr>
        <w:ind w:left="1440" w:hanging="360"/>
      </w:pPr>
    </w:lvl>
    <w:lvl w:ilvl="2" w:tplc="9E70A220" w:tentative="1">
      <w:start w:val="1"/>
      <w:numFmt w:val="lowerRoman"/>
      <w:lvlText w:val="%3."/>
      <w:lvlJc w:val="right"/>
      <w:pPr>
        <w:ind w:left="2160" w:hanging="180"/>
      </w:pPr>
    </w:lvl>
    <w:lvl w:ilvl="3" w:tplc="1C6EFA4A" w:tentative="1">
      <w:start w:val="1"/>
      <w:numFmt w:val="decimal"/>
      <w:lvlText w:val="%4."/>
      <w:lvlJc w:val="left"/>
      <w:pPr>
        <w:ind w:left="2880" w:hanging="360"/>
      </w:pPr>
    </w:lvl>
    <w:lvl w:ilvl="4" w:tplc="B17A1BB0" w:tentative="1">
      <w:start w:val="1"/>
      <w:numFmt w:val="lowerLetter"/>
      <w:lvlText w:val="%5."/>
      <w:lvlJc w:val="left"/>
      <w:pPr>
        <w:ind w:left="3600" w:hanging="360"/>
      </w:pPr>
    </w:lvl>
    <w:lvl w:ilvl="5" w:tplc="B52030D6" w:tentative="1">
      <w:start w:val="1"/>
      <w:numFmt w:val="lowerRoman"/>
      <w:lvlText w:val="%6."/>
      <w:lvlJc w:val="right"/>
      <w:pPr>
        <w:ind w:left="4320" w:hanging="180"/>
      </w:pPr>
    </w:lvl>
    <w:lvl w:ilvl="6" w:tplc="0AEA27B8" w:tentative="1">
      <w:start w:val="1"/>
      <w:numFmt w:val="decimal"/>
      <w:lvlText w:val="%7."/>
      <w:lvlJc w:val="left"/>
      <w:pPr>
        <w:ind w:left="5040" w:hanging="360"/>
      </w:pPr>
    </w:lvl>
    <w:lvl w:ilvl="7" w:tplc="1FC4FEB4" w:tentative="1">
      <w:start w:val="1"/>
      <w:numFmt w:val="lowerLetter"/>
      <w:lvlText w:val="%8."/>
      <w:lvlJc w:val="left"/>
      <w:pPr>
        <w:ind w:left="5760" w:hanging="360"/>
      </w:pPr>
    </w:lvl>
    <w:lvl w:ilvl="8" w:tplc="D6A280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4207C"/>
    <w:multiLevelType w:val="hybridMultilevel"/>
    <w:tmpl w:val="F7868EBA"/>
    <w:lvl w:ilvl="0" w:tplc="37A048A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37B0E480" w:tentative="1">
      <w:start w:val="1"/>
      <w:numFmt w:val="lowerLetter"/>
      <w:lvlText w:val="%2."/>
      <w:lvlJc w:val="left"/>
      <w:pPr>
        <w:ind w:left="1440" w:hanging="360"/>
      </w:pPr>
    </w:lvl>
    <w:lvl w:ilvl="2" w:tplc="7FB258A8" w:tentative="1">
      <w:start w:val="1"/>
      <w:numFmt w:val="lowerRoman"/>
      <w:lvlText w:val="%3."/>
      <w:lvlJc w:val="right"/>
      <w:pPr>
        <w:ind w:left="2160" w:hanging="180"/>
      </w:pPr>
    </w:lvl>
    <w:lvl w:ilvl="3" w:tplc="B680E246" w:tentative="1">
      <w:start w:val="1"/>
      <w:numFmt w:val="decimal"/>
      <w:lvlText w:val="%4."/>
      <w:lvlJc w:val="left"/>
      <w:pPr>
        <w:ind w:left="2880" w:hanging="360"/>
      </w:pPr>
    </w:lvl>
    <w:lvl w:ilvl="4" w:tplc="1FA67DFE" w:tentative="1">
      <w:start w:val="1"/>
      <w:numFmt w:val="lowerLetter"/>
      <w:lvlText w:val="%5."/>
      <w:lvlJc w:val="left"/>
      <w:pPr>
        <w:ind w:left="3600" w:hanging="360"/>
      </w:pPr>
    </w:lvl>
    <w:lvl w:ilvl="5" w:tplc="E738FA16" w:tentative="1">
      <w:start w:val="1"/>
      <w:numFmt w:val="lowerRoman"/>
      <w:lvlText w:val="%6."/>
      <w:lvlJc w:val="right"/>
      <w:pPr>
        <w:ind w:left="4320" w:hanging="180"/>
      </w:pPr>
    </w:lvl>
    <w:lvl w:ilvl="6" w:tplc="B01A6652" w:tentative="1">
      <w:start w:val="1"/>
      <w:numFmt w:val="decimal"/>
      <w:lvlText w:val="%7."/>
      <w:lvlJc w:val="left"/>
      <w:pPr>
        <w:ind w:left="5040" w:hanging="360"/>
      </w:pPr>
    </w:lvl>
    <w:lvl w:ilvl="7" w:tplc="C94886B0" w:tentative="1">
      <w:start w:val="1"/>
      <w:numFmt w:val="lowerLetter"/>
      <w:lvlText w:val="%8."/>
      <w:lvlJc w:val="left"/>
      <w:pPr>
        <w:ind w:left="5760" w:hanging="360"/>
      </w:pPr>
    </w:lvl>
    <w:lvl w:ilvl="8" w:tplc="9558BE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5C"/>
    <w:rsid w:val="00033C96"/>
    <w:rsid w:val="00251C5C"/>
    <w:rsid w:val="003B2DFB"/>
    <w:rsid w:val="006C3882"/>
    <w:rsid w:val="00810D0B"/>
    <w:rsid w:val="008A50FA"/>
    <w:rsid w:val="00B74A61"/>
    <w:rsid w:val="00BA6A2D"/>
    <w:rsid w:val="00C3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AC8C33"/>
  <w15:docId w15:val="{F601B2AC-B1CD-41B8-8E3E-9C6E84AD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9C230-2C62-4FD7-8EF4-6EAE43AE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2</TotalTime>
  <Pages>3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3</cp:revision>
  <cp:lastPrinted>2019-03-06T12:50:00Z</cp:lastPrinted>
  <dcterms:created xsi:type="dcterms:W3CDTF">2024-12-23T07:14:00Z</dcterms:created>
  <dcterms:modified xsi:type="dcterms:W3CDTF">2024-12-23T07:16:00Z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